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408A6" w14:textId="1EB8E3A1" w:rsidR="00BA00AB" w:rsidRDefault="00EC3D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  (fl.1468)</w:t>
      </w:r>
    </w:p>
    <w:p w14:paraId="6A2D0855" w14:textId="2DAD995A" w:rsidR="00EC3DA4" w:rsidRDefault="00EC3D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Blankney, Lincolnshire. Gentleman.</w:t>
      </w:r>
    </w:p>
    <w:p w14:paraId="09BEA3B2" w14:textId="77777777" w:rsidR="00EC3DA4" w:rsidRDefault="00EC3DA4" w:rsidP="009139A6">
      <w:pPr>
        <w:pStyle w:val="NoSpacing"/>
        <w:rPr>
          <w:rFonts w:cs="Times New Roman"/>
          <w:szCs w:val="24"/>
        </w:rPr>
      </w:pPr>
    </w:p>
    <w:p w14:paraId="54937B81" w14:textId="77777777" w:rsidR="00EC3DA4" w:rsidRDefault="00EC3DA4" w:rsidP="009139A6">
      <w:pPr>
        <w:pStyle w:val="NoSpacing"/>
        <w:rPr>
          <w:rFonts w:cs="Times New Roman"/>
          <w:szCs w:val="24"/>
        </w:rPr>
      </w:pPr>
    </w:p>
    <w:p w14:paraId="41C8C738" w14:textId="77777777" w:rsidR="007D2606" w:rsidRDefault="007D2606" w:rsidP="007D260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>John Hole of London, tailor(q.v.), brought a plaint of debt against him and</w:t>
      </w:r>
    </w:p>
    <w:p w14:paraId="4E8F8B48" w14:textId="77777777" w:rsidR="007D2606" w:rsidRDefault="007D2606" w:rsidP="007D260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four others.</w:t>
      </w:r>
    </w:p>
    <w:p w14:paraId="6E25F8DA" w14:textId="62AFA545" w:rsidR="007D2606" w:rsidRPr="007D2606" w:rsidRDefault="007D2606" w:rsidP="007D260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E3DF1EB" w14:textId="3B26C7BF" w:rsidR="00EC3DA4" w:rsidRDefault="00EC3D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Nov.1468</w:t>
      </w:r>
      <w:r>
        <w:rPr>
          <w:rFonts w:cs="Times New Roman"/>
          <w:szCs w:val="24"/>
        </w:rPr>
        <w:tab/>
        <w:t>He was granted a general pardon.</w:t>
      </w:r>
    </w:p>
    <w:p w14:paraId="24D8FFD5" w14:textId="77777777" w:rsidR="00EC3DA4" w:rsidRPr="007F32B5" w:rsidRDefault="00EC3DA4" w:rsidP="00EC3D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F32B5">
        <w:rPr>
          <w:rFonts w:cs="Times New Roman"/>
          <w:szCs w:val="24"/>
        </w:rPr>
        <w:t>(“The Pardon Rolls of Edward IV 14</w:t>
      </w:r>
      <w:r>
        <w:rPr>
          <w:rFonts w:cs="Times New Roman"/>
          <w:szCs w:val="24"/>
        </w:rPr>
        <w:t>71-83</w:t>
      </w:r>
      <w:r w:rsidRPr="007F32B5">
        <w:rPr>
          <w:rFonts w:cs="Times New Roman"/>
          <w:szCs w:val="24"/>
        </w:rPr>
        <w:t>” ed. Hannes Kleineke,</w:t>
      </w:r>
    </w:p>
    <w:p w14:paraId="2D76AB5D" w14:textId="4F87209B" w:rsidR="00EC3DA4" w:rsidRDefault="00EC3DA4" w:rsidP="00EC3DA4">
      <w:pPr>
        <w:pStyle w:val="NoSpacing"/>
        <w:ind w:left="720" w:firstLine="720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>pub. by the List and Index Society, vol.36</w:t>
      </w:r>
      <w:r>
        <w:rPr>
          <w:rFonts w:cs="Times New Roman"/>
          <w:szCs w:val="24"/>
        </w:rPr>
        <w:t>1</w:t>
      </w:r>
      <w:r w:rsidRPr="007F32B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p.</w:t>
      </w:r>
      <w:r>
        <w:rPr>
          <w:rFonts w:cs="Times New Roman"/>
          <w:szCs w:val="24"/>
        </w:rPr>
        <w:t>37)</w:t>
      </w:r>
    </w:p>
    <w:p w14:paraId="651D5024" w14:textId="77777777" w:rsidR="00EC3DA4" w:rsidRDefault="00EC3DA4" w:rsidP="00EC3DA4">
      <w:pPr>
        <w:pStyle w:val="NoSpacing"/>
        <w:rPr>
          <w:rFonts w:cs="Times New Roman"/>
          <w:szCs w:val="24"/>
        </w:rPr>
      </w:pPr>
    </w:p>
    <w:p w14:paraId="5F2972C1" w14:textId="77777777" w:rsidR="00EC3DA4" w:rsidRDefault="00EC3DA4" w:rsidP="00EC3DA4">
      <w:pPr>
        <w:pStyle w:val="NoSpacing"/>
        <w:rPr>
          <w:rFonts w:cs="Times New Roman"/>
          <w:szCs w:val="24"/>
        </w:rPr>
      </w:pPr>
    </w:p>
    <w:p w14:paraId="0FD12175" w14:textId="3AF7FFD5" w:rsidR="00EC3DA4" w:rsidRDefault="00EC3DA4" w:rsidP="00EC3D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2023</w:t>
      </w:r>
    </w:p>
    <w:p w14:paraId="2A49F25D" w14:textId="6DBCEC40" w:rsidR="007D2606" w:rsidRDefault="007D2606" w:rsidP="00EC3D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2024</w:t>
      </w:r>
    </w:p>
    <w:p w14:paraId="450118F9" w14:textId="038F7A20" w:rsidR="00EC3DA4" w:rsidRPr="00EC3DA4" w:rsidRDefault="00EC3DA4" w:rsidP="00EC3DA4">
      <w:pPr>
        <w:pStyle w:val="NoSpacing"/>
        <w:rPr>
          <w:rFonts w:cs="Times New Roman"/>
          <w:szCs w:val="24"/>
        </w:rPr>
      </w:pPr>
    </w:p>
    <w:sectPr w:rsidR="00EC3DA4" w:rsidRPr="00EC3D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FFF18" w14:textId="77777777" w:rsidR="00EC3DA4" w:rsidRDefault="00EC3DA4" w:rsidP="009139A6">
      <w:r>
        <w:separator/>
      </w:r>
    </w:p>
  </w:endnote>
  <w:endnote w:type="continuationSeparator" w:id="0">
    <w:p w14:paraId="0F049903" w14:textId="77777777" w:rsidR="00EC3DA4" w:rsidRDefault="00EC3D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16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3DE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6AE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C9808" w14:textId="77777777" w:rsidR="00EC3DA4" w:rsidRDefault="00EC3DA4" w:rsidP="009139A6">
      <w:r>
        <w:separator/>
      </w:r>
    </w:p>
  </w:footnote>
  <w:footnote w:type="continuationSeparator" w:id="0">
    <w:p w14:paraId="68DE55AF" w14:textId="77777777" w:rsidR="00EC3DA4" w:rsidRDefault="00EC3D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186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79B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AB8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A4"/>
    <w:rsid w:val="000666E0"/>
    <w:rsid w:val="002510B7"/>
    <w:rsid w:val="005661C1"/>
    <w:rsid w:val="005C130B"/>
    <w:rsid w:val="007D260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3DA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90D32"/>
  <w15:chartTrackingRefBased/>
  <w15:docId w15:val="{3E0D3E19-FDC3-4B0E-B841-E60EE481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26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2023-10-30T11:10:00Z</dcterms:created>
  <dcterms:modified xsi:type="dcterms:W3CDTF">2024-12-11T15:33:00Z</dcterms:modified>
</cp:coreProperties>
</file>